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7569" w14:textId="0494E5A7" w:rsidR="002F65BC" w:rsidRPr="002C0709" w:rsidRDefault="003E4DE8" w:rsidP="002C0709">
      <w:pPr>
        <w:pStyle w:val="Default"/>
        <w:jc w:val="right"/>
        <w:rPr>
          <w:sz w:val="22"/>
          <w:szCs w:val="22"/>
        </w:rPr>
      </w:pPr>
      <w:r w:rsidRPr="002C0709">
        <w:rPr>
          <w:sz w:val="22"/>
          <w:szCs w:val="22"/>
        </w:rPr>
        <w:t xml:space="preserve">Zał. nr </w:t>
      </w:r>
      <w:r w:rsidR="002C0709" w:rsidRPr="002C0709">
        <w:rPr>
          <w:sz w:val="22"/>
          <w:szCs w:val="22"/>
        </w:rPr>
        <w:t>4 do umowy</w:t>
      </w:r>
    </w:p>
    <w:p w14:paraId="32601E54" w14:textId="32E91566" w:rsidR="002F65BC" w:rsidRPr="002C0709" w:rsidRDefault="003E4DE8" w:rsidP="002C0709">
      <w:pPr>
        <w:pStyle w:val="Default"/>
        <w:jc w:val="right"/>
        <w:rPr>
          <w:sz w:val="22"/>
          <w:szCs w:val="22"/>
        </w:rPr>
      </w:pPr>
      <w:proofErr w:type="spellStart"/>
      <w:r w:rsidRPr="002C0709">
        <w:rPr>
          <w:sz w:val="22"/>
          <w:szCs w:val="22"/>
        </w:rPr>
        <w:t>Spr</w:t>
      </w:r>
      <w:proofErr w:type="spellEnd"/>
      <w:r w:rsidRPr="002C0709">
        <w:rPr>
          <w:sz w:val="22"/>
          <w:szCs w:val="22"/>
        </w:rPr>
        <w:t xml:space="preserve">. nr </w:t>
      </w:r>
      <w:r w:rsidR="002C0709">
        <w:rPr>
          <w:sz w:val="22"/>
          <w:szCs w:val="22"/>
        </w:rPr>
        <w:t>15/E/WEN/2026</w:t>
      </w:r>
    </w:p>
    <w:p w14:paraId="2C78469F" w14:textId="77777777" w:rsidR="00CB5FF5" w:rsidRPr="002C0709" w:rsidRDefault="00CB5FF5" w:rsidP="002C0709">
      <w:pPr>
        <w:pStyle w:val="Default"/>
        <w:jc w:val="center"/>
        <w:rPr>
          <w:b/>
          <w:bCs/>
          <w:sz w:val="22"/>
          <w:szCs w:val="22"/>
        </w:rPr>
      </w:pPr>
    </w:p>
    <w:p w14:paraId="1D3A0DE4" w14:textId="77777777" w:rsidR="002F65BC" w:rsidRPr="002C0709" w:rsidRDefault="003E4DE8" w:rsidP="002C0709">
      <w:pPr>
        <w:pStyle w:val="Default"/>
        <w:jc w:val="center"/>
        <w:rPr>
          <w:b/>
          <w:bCs/>
          <w:sz w:val="22"/>
          <w:szCs w:val="22"/>
        </w:rPr>
      </w:pPr>
      <w:r w:rsidRPr="002C0709">
        <w:rPr>
          <w:b/>
          <w:bCs/>
          <w:sz w:val="22"/>
          <w:szCs w:val="22"/>
        </w:rPr>
        <w:t>KARTA GWARANCYJNA</w:t>
      </w:r>
    </w:p>
    <w:p w14:paraId="5733AC48" w14:textId="77777777" w:rsidR="002F65BC" w:rsidRPr="002C0709" w:rsidRDefault="002F65BC" w:rsidP="002C0709">
      <w:pPr>
        <w:pStyle w:val="Default"/>
        <w:jc w:val="center"/>
        <w:rPr>
          <w:b/>
          <w:i/>
          <w:sz w:val="22"/>
          <w:szCs w:val="22"/>
        </w:rPr>
      </w:pPr>
    </w:p>
    <w:p w14:paraId="746538CB" w14:textId="77777777" w:rsidR="002F65BC" w:rsidRPr="002C0709" w:rsidRDefault="003E4DE8" w:rsidP="002C0709">
      <w:pPr>
        <w:pStyle w:val="Default"/>
        <w:jc w:val="center"/>
        <w:rPr>
          <w:sz w:val="22"/>
          <w:szCs w:val="22"/>
        </w:rPr>
      </w:pPr>
      <w:r w:rsidRPr="002C0709">
        <w:rPr>
          <w:b/>
          <w:bCs/>
          <w:sz w:val="22"/>
          <w:szCs w:val="22"/>
        </w:rPr>
        <w:t>§1</w:t>
      </w:r>
    </w:p>
    <w:p w14:paraId="6A40C080" w14:textId="77777777" w:rsidR="002F65BC" w:rsidRPr="002C0709" w:rsidRDefault="003E4DE8" w:rsidP="002C0709">
      <w:pPr>
        <w:pStyle w:val="Default"/>
        <w:jc w:val="center"/>
        <w:rPr>
          <w:sz w:val="22"/>
          <w:szCs w:val="22"/>
        </w:rPr>
      </w:pPr>
      <w:r w:rsidRPr="002C0709">
        <w:rPr>
          <w:b/>
          <w:bCs/>
          <w:sz w:val="22"/>
          <w:szCs w:val="22"/>
        </w:rPr>
        <w:t>Termin gwarancji</w:t>
      </w:r>
    </w:p>
    <w:p w14:paraId="5125D8F9" w14:textId="77777777" w:rsidR="00F60564" w:rsidRPr="002C0709" w:rsidRDefault="003E4DE8" w:rsidP="002C070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  <w:r w:rsidRPr="002C0709">
        <w:rPr>
          <w:rFonts w:ascii="Arial" w:hAnsi="Arial" w:cs="Arial"/>
        </w:rPr>
        <w:t xml:space="preserve">Wykonawca udziela Zamawiającemu gwarancji na wykonanie przedmiotu umowy pn.: </w:t>
      </w:r>
      <w:r w:rsidR="00F60564" w:rsidRPr="002C0709">
        <w:rPr>
          <w:rFonts w:ascii="Arial" w:hAnsi="Arial" w:cs="Arial"/>
        </w:rPr>
        <w:t>„</w:t>
      </w:r>
      <w:r w:rsidR="00F60564" w:rsidRPr="002C0709">
        <w:rPr>
          <w:rFonts w:ascii="Arial" w:hAnsi="Arial" w:cs="Arial"/>
          <w:bCs/>
          <w:lang w:eastAsia="pl-PL"/>
        </w:rPr>
        <w:t xml:space="preserve">Opracowanie dokumentacji projektowo – kosztorysowej z podziałem </w:t>
      </w:r>
      <w:r w:rsidR="00F60564" w:rsidRPr="002C0709">
        <w:rPr>
          <w:rFonts w:ascii="Arial" w:hAnsi="Arial" w:cs="Arial"/>
          <w:bCs/>
          <w:lang w:eastAsia="pl-PL"/>
        </w:rPr>
        <w:br/>
        <w:t xml:space="preserve">na zadania:                          </w:t>
      </w:r>
    </w:p>
    <w:p w14:paraId="3401A691" w14:textId="77777777" w:rsidR="00F60564" w:rsidRPr="002C0709" w:rsidRDefault="00F60564" w:rsidP="002C070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  <w:r w:rsidRPr="002C0709">
        <w:rPr>
          <w:rFonts w:ascii="Arial" w:hAnsi="Arial" w:cs="Arial"/>
          <w:bCs/>
          <w:lang w:eastAsia="pl-PL"/>
        </w:rPr>
        <w:t xml:space="preserve">Zadanie nr 1 – Remont budynku rozdzielni nr 6 zlokalizowanej na terenie </w:t>
      </w:r>
      <w:r w:rsidRPr="002C0709">
        <w:rPr>
          <w:rFonts w:ascii="Arial" w:hAnsi="Arial" w:cs="Arial"/>
          <w:bCs/>
          <w:lang w:eastAsia="pl-PL"/>
        </w:rPr>
        <w:br/>
        <w:t xml:space="preserve">4 </w:t>
      </w:r>
      <w:proofErr w:type="spellStart"/>
      <w:r w:rsidRPr="002C0709">
        <w:rPr>
          <w:rFonts w:ascii="Arial" w:hAnsi="Arial" w:cs="Arial"/>
          <w:bCs/>
          <w:lang w:eastAsia="pl-PL"/>
        </w:rPr>
        <w:t>RBLog</w:t>
      </w:r>
      <w:proofErr w:type="spellEnd"/>
      <w:r w:rsidRPr="002C0709">
        <w:rPr>
          <w:rFonts w:ascii="Arial" w:hAnsi="Arial" w:cs="Arial"/>
          <w:bCs/>
          <w:lang w:eastAsia="pl-PL"/>
        </w:rPr>
        <w:t xml:space="preserve"> - Skład Radnica.</w:t>
      </w:r>
    </w:p>
    <w:p w14:paraId="3E5FE7E9" w14:textId="77777777" w:rsidR="00F60564" w:rsidRPr="002C0709" w:rsidRDefault="00F60564" w:rsidP="002C070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  <w:r w:rsidRPr="002C0709">
        <w:rPr>
          <w:rFonts w:ascii="Arial" w:hAnsi="Arial" w:cs="Arial"/>
          <w:bCs/>
          <w:lang w:eastAsia="pl-PL"/>
        </w:rPr>
        <w:t>Zadanie nr 2 – Remont budynku rozdzielni nr 140 i obwodnicy oświetleniowej zlokalizowanych na terenie OSPWL Żagań – Obozowisko Karliki.</w:t>
      </w:r>
    </w:p>
    <w:p w14:paraId="0050AA51" w14:textId="77777777" w:rsidR="00F60564" w:rsidRPr="002C0709" w:rsidRDefault="00F60564" w:rsidP="002C070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  <w:r w:rsidRPr="002C0709">
        <w:rPr>
          <w:rFonts w:ascii="Arial" w:hAnsi="Arial" w:cs="Arial"/>
          <w:bCs/>
          <w:lang w:eastAsia="pl-PL"/>
        </w:rPr>
        <w:t xml:space="preserve">Zadanie nr 3 – Remont budynku rozdzielni nr 36 zlokalizowanej na terenie Jednostki Wojskowej w Krośnie Odrzańskim. </w:t>
      </w:r>
    </w:p>
    <w:p w14:paraId="31A2A2A5" w14:textId="77777777" w:rsidR="00F60564" w:rsidRPr="002C0709" w:rsidRDefault="00F60564" w:rsidP="002C0709">
      <w:pPr>
        <w:spacing w:after="0" w:line="240" w:lineRule="auto"/>
        <w:jc w:val="both"/>
        <w:rPr>
          <w:rFonts w:ascii="Arial" w:hAnsi="Arial" w:cs="Arial"/>
          <w:bCs/>
          <w:lang w:eastAsia="pl-PL"/>
        </w:rPr>
      </w:pPr>
      <w:r w:rsidRPr="002C0709">
        <w:rPr>
          <w:rFonts w:ascii="Arial" w:hAnsi="Arial" w:cs="Arial"/>
          <w:bCs/>
          <w:lang w:eastAsia="pl-PL"/>
        </w:rPr>
        <w:t xml:space="preserve">Zadanie nr 4 – Remont budynku rozdzielni nr 3 zlokalizowanej na terenie Jednostki Wojskowej w Krośnie Odrzańskim” </w:t>
      </w:r>
    </w:p>
    <w:p w14:paraId="474656C7" w14:textId="77777777" w:rsidR="002F65BC" w:rsidRPr="002C0709" w:rsidRDefault="003E4DE8" w:rsidP="002C0709">
      <w:pPr>
        <w:spacing w:after="0" w:line="240" w:lineRule="auto"/>
        <w:jc w:val="both"/>
        <w:rPr>
          <w:rFonts w:ascii="Arial" w:hAnsi="Arial" w:cs="Arial"/>
          <w:b/>
          <w:lang w:eastAsia="pl-PL"/>
        </w:rPr>
      </w:pPr>
      <w:r w:rsidRPr="002C0709">
        <w:rPr>
          <w:rFonts w:ascii="Arial" w:hAnsi="Arial" w:cs="Arial"/>
        </w:rPr>
        <w:t>na okres trzech lat od daty przekazania Zamawiającemu należy</w:t>
      </w:r>
      <w:r w:rsidR="00E722D8" w:rsidRPr="002C0709">
        <w:rPr>
          <w:rFonts w:ascii="Arial" w:hAnsi="Arial" w:cs="Arial"/>
        </w:rPr>
        <w:t>cie wykonanego przedmiotu umowy.</w:t>
      </w:r>
      <w:r w:rsidRPr="002C0709">
        <w:rPr>
          <w:rFonts w:ascii="Arial" w:hAnsi="Arial" w:cs="Arial"/>
        </w:rPr>
        <w:t xml:space="preserve"> </w:t>
      </w:r>
    </w:p>
    <w:p w14:paraId="707BF96A" w14:textId="77777777" w:rsidR="002F65BC" w:rsidRPr="002C0709" w:rsidRDefault="003E4DE8" w:rsidP="002C0709">
      <w:pPr>
        <w:pStyle w:val="Default"/>
        <w:jc w:val="center"/>
        <w:rPr>
          <w:sz w:val="22"/>
          <w:szCs w:val="22"/>
        </w:rPr>
      </w:pPr>
      <w:r w:rsidRPr="002C0709">
        <w:rPr>
          <w:b/>
          <w:bCs/>
          <w:sz w:val="22"/>
          <w:szCs w:val="22"/>
        </w:rPr>
        <w:t>§2</w:t>
      </w:r>
    </w:p>
    <w:p w14:paraId="5F1C51A4" w14:textId="77777777" w:rsidR="002F65BC" w:rsidRPr="002C0709" w:rsidRDefault="003E4DE8" w:rsidP="002C0709">
      <w:pPr>
        <w:pStyle w:val="Default"/>
        <w:jc w:val="center"/>
        <w:rPr>
          <w:sz w:val="22"/>
          <w:szCs w:val="22"/>
        </w:rPr>
      </w:pPr>
      <w:r w:rsidRPr="002C0709">
        <w:rPr>
          <w:b/>
          <w:bCs/>
          <w:sz w:val="22"/>
          <w:szCs w:val="22"/>
        </w:rPr>
        <w:t>Warunki gwarancji</w:t>
      </w:r>
    </w:p>
    <w:p w14:paraId="073014F6" w14:textId="77777777" w:rsidR="002C0709" w:rsidRDefault="003E4DE8" w:rsidP="002C0709">
      <w:pPr>
        <w:pStyle w:val="Defaul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 xml:space="preserve">W ramach gwarancji Wykonawca zobowiązuje się do bezpłatnego usunięcia wad przedmiotu umowy na żądanie Zamawiającego w terminie wyznaczonym przez Zamawiającego, bez względu na wysokość związanych z tym kosztów. </w:t>
      </w:r>
    </w:p>
    <w:p w14:paraId="576526D3" w14:textId="77777777" w:rsidR="002C0709" w:rsidRDefault="003E4DE8" w:rsidP="002C0709">
      <w:pPr>
        <w:pStyle w:val="Defaul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>W przypadku ujawnienia wad w wykonywan</w:t>
      </w:r>
      <w:r w:rsidR="00B14BF7" w:rsidRPr="002C0709">
        <w:rPr>
          <w:sz w:val="22"/>
          <w:szCs w:val="22"/>
        </w:rPr>
        <w:t>ych</w:t>
      </w:r>
      <w:r w:rsidRPr="002C0709">
        <w:rPr>
          <w:sz w:val="22"/>
          <w:szCs w:val="22"/>
        </w:rPr>
        <w:t xml:space="preserve"> dokumentacj</w:t>
      </w:r>
      <w:r w:rsidR="00B14BF7" w:rsidRPr="002C0709">
        <w:rPr>
          <w:sz w:val="22"/>
          <w:szCs w:val="22"/>
        </w:rPr>
        <w:t>ach</w:t>
      </w:r>
      <w:r w:rsidRPr="002C0709">
        <w:rPr>
          <w:sz w:val="22"/>
          <w:szCs w:val="22"/>
        </w:rPr>
        <w:t xml:space="preserve"> projektowo- kosztorysow</w:t>
      </w:r>
      <w:r w:rsidR="00B14BF7" w:rsidRPr="002C0709">
        <w:rPr>
          <w:sz w:val="22"/>
          <w:szCs w:val="22"/>
        </w:rPr>
        <w:t>ych</w:t>
      </w:r>
      <w:r w:rsidRPr="002C0709">
        <w:rPr>
          <w:sz w:val="22"/>
          <w:szCs w:val="22"/>
        </w:rPr>
        <w:t xml:space="preserve">, których skutkiem będą błędnie wykonane roboty budowlane Zamawiający ma prawo żądać, a Wykonawca zobowiązuje się do usunięcia wad </w:t>
      </w:r>
      <w:r w:rsidRPr="002C0709">
        <w:rPr>
          <w:sz w:val="22"/>
          <w:szCs w:val="22"/>
        </w:rPr>
        <w:br/>
        <w:t>w dokumentacj</w:t>
      </w:r>
      <w:r w:rsidR="00B14BF7" w:rsidRPr="002C0709">
        <w:rPr>
          <w:sz w:val="22"/>
          <w:szCs w:val="22"/>
        </w:rPr>
        <w:t>ach</w:t>
      </w:r>
      <w:r w:rsidRPr="002C0709">
        <w:rPr>
          <w:sz w:val="22"/>
          <w:szCs w:val="22"/>
        </w:rPr>
        <w:t xml:space="preserve"> na swój koszt w wyznaczonym przez Zamawiającego terminie </w:t>
      </w:r>
      <w:r w:rsidR="00925A4B" w:rsidRPr="002C0709">
        <w:rPr>
          <w:sz w:val="22"/>
          <w:szCs w:val="22"/>
        </w:rPr>
        <w:t xml:space="preserve">                  </w:t>
      </w:r>
      <w:r w:rsidRPr="002C0709">
        <w:rPr>
          <w:sz w:val="22"/>
          <w:szCs w:val="22"/>
        </w:rPr>
        <w:t xml:space="preserve">oraz poniesienia kosztów związanych z wykonaniem dodatkowych robót budowlanych. </w:t>
      </w:r>
    </w:p>
    <w:p w14:paraId="2C05679F" w14:textId="77777777" w:rsidR="002C0709" w:rsidRDefault="003E4DE8" w:rsidP="002C0709">
      <w:pPr>
        <w:pStyle w:val="Defaul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>Gdy wady przedmiotu umowy usunąć się nie dadzą, albo gdy z okoliczności wynika, że Wykonawca nie zdoła ich usunąć w czasie wyznaczonym przez Zamawiającego, Zamawiający może zlecić usunięcie wad innemu specjaliście na koszt Wykonawcy jeżeli wady są istotne; jeżeli wady nie są istotne lub gdy Wykonawca nie usunął wad w terminie wyznaczonym przez Zamawiającego, Zamawiający może nal</w:t>
      </w:r>
      <w:r w:rsidR="003776C1" w:rsidRPr="002C0709">
        <w:rPr>
          <w:sz w:val="22"/>
          <w:szCs w:val="22"/>
        </w:rPr>
        <w:t>iczyć kary umowne zgodnie z § 1</w:t>
      </w:r>
      <w:r w:rsidR="00613FA2" w:rsidRPr="002C0709">
        <w:rPr>
          <w:sz w:val="22"/>
          <w:szCs w:val="22"/>
        </w:rPr>
        <w:t>3</w:t>
      </w:r>
      <w:r w:rsidRPr="002C0709">
        <w:rPr>
          <w:sz w:val="22"/>
          <w:szCs w:val="22"/>
        </w:rPr>
        <w:t xml:space="preserve"> umowy. </w:t>
      </w:r>
    </w:p>
    <w:p w14:paraId="4B3937FE" w14:textId="77777777" w:rsidR="002C0709" w:rsidRDefault="003E4DE8" w:rsidP="002C0709">
      <w:pPr>
        <w:pStyle w:val="Defaul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 xml:space="preserve">O stwierdzonych wadach przedmiotu umowy Zamawiający powiadomi pisemnie Wykonawcę w terminie do czternastu dni od daty stwierdzenia wady. </w:t>
      </w:r>
    </w:p>
    <w:p w14:paraId="339D53D0" w14:textId="3D784D45" w:rsidR="00E359E2" w:rsidRPr="002C0709" w:rsidRDefault="003E4DE8" w:rsidP="002C0709">
      <w:pPr>
        <w:pStyle w:val="Default"/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 xml:space="preserve">W uzasadnionych przypadkach, za zgodą Zamawiającego termin usunięcia wad może być wydłużony, lecz nie dłużej niż do trzydziestu dni od daty otrzymania zawiadomienia o stwierdzeniu wady. Na tę okoliczność należy sporządzić protokół. </w:t>
      </w:r>
    </w:p>
    <w:p w14:paraId="35A53266" w14:textId="77777777" w:rsidR="00F60564" w:rsidRPr="002C0709" w:rsidRDefault="00F60564" w:rsidP="002C0709">
      <w:pPr>
        <w:pStyle w:val="Default"/>
        <w:jc w:val="both"/>
        <w:rPr>
          <w:sz w:val="22"/>
          <w:szCs w:val="22"/>
        </w:rPr>
      </w:pPr>
    </w:p>
    <w:p w14:paraId="1D8B32BF" w14:textId="77777777" w:rsidR="002F65BC" w:rsidRPr="002C0709" w:rsidRDefault="003E4DE8" w:rsidP="002C0709">
      <w:pPr>
        <w:pStyle w:val="Default"/>
        <w:jc w:val="center"/>
        <w:rPr>
          <w:sz w:val="22"/>
          <w:szCs w:val="22"/>
        </w:rPr>
      </w:pPr>
      <w:r w:rsidRPr="002C0709">
        <w:rPr>
          <w:b/>
          <w:bCs/>
          <w:sz w:val="22"/>
          <w:szCs w:val="22"/>
        </w:rPr>
        <w:t>§3</w:t>
      </w:r>
    </w:p>
    <w:p w14:paraId="00268C01" w14:textId="77777777" w:rsidR="002F65BC" w:rsidRPr="002C0709" w:rsidRDefault="003E4DE8" w:rsidP="002C0709">
      <w:pPr>
        <w:pStyle w:val="Default"/>
        <w:jc w:val="center"/>
        <w:rPr>
          <w:sz w:val="22"/>
          <w:szCs w:val="22"/>
        </w:rPr>
      </w:pPr>
      <w:r w:rsidRPr="002C0709">
        <w:rPr>
          <w:b/>
          <w:bCs/>
          <w:sz w:val="22"/>
          <w:szCs w:val="22"/>
        </w:rPr>
        <w:t>Pełnienie nadzoru autorskiego</w:t>
      </w:r>
    </w:p>
    <w:p w14:paraId="523BEE61" w14:textId="77777777" w:rsidR="002C0709" w:rsidRDefault="003E4DE8" w:rsidP="002C0709">
      <w:pPr>
        <w:pStyle w:val="Default"/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 xml:space="preserve">W okresie gwarancji Wykonawca zobowiązuje się do bezpłatnego pełnienia nadzoru autorskiego w ilości 3 pobytów na </w:t>
      </w:r>
      <w:r w:rsidR="00445442" w:rsidRPr="002C0709">
        <w:rPr>
          <w:sz w:val="22"/>
          <w:szCs w:val="22"/>
        </w:rPr>
        <w:t xml:space="preserve">terenie robót </w:t>
      </w:r>
      <w:r w:rsidRPr="002C0709">
        <w:rPr>
          <w:sz w:val="22"/>
          <w:szCs w:val="22"/>
        </w:rPr>
        <w:t xml:space="preserve">lub w siedzibie Zamawiającego </w:t>
      </w:r>
      <w:r w:rsidR="00445442" w:rsidRPr="002C0709">
        <w:rPr>
          <w:sz w:val="22"/>
          <w:szCs w:val="22"/>
        </w:rPr>
        <w:t>(</w:t>
      </w:r>
      <w:r w:rsidRPr="002C0709">
        <w:rPr>
          <w:sz w:val="22"/>
          <w:szCs w:val="22"/>
        </w:rPr>
        <w:t xml:space="preserve">branżysta w zależności od potrzeb). </w:t>
      </w:r>
    </w:p>
    <w:p w14:paraId="5BAE4D4F" w14:textId="76DB32E2" w:rsidR="002F65BC" w:rsidRPr="002C0709" w:rsidRDefault="003E4DE8" w:rsidP="002C0709">
      <w:pPr>
        <w:pStyle w:val="Default"/>
        <w:numPr>
          <w:ilvl w:val="0"/>
          <w:numId w:val="4"/>
        </w:numPr>
        <w:ind w:left="284" w:hanging="284"/>
        <w:jc w:val="both"/>
        <w:rPr>
          <w:sz w:val="22"/>
          <w:szCs w:val="22"/>
        </w:rPr>
      </w:pPr>
      <w:r w:rsidRPr="002C0709">
        <w:rPr>
          <w:sz w:val="22"/>
          <w:szCs w:val="22"/>
        </w:rPr>
        <w:t xml:space="preserve">Pełnienie nadzoru autorskiego odbywać się będzie każdorazowo na wezwanie Zamawiającego z przynajmniej trzydniowym wyprzedzeniem. Pobyt projektanta na </w:t>
      </w:r>
      <w:r w:rsidR="000E3EFE" w:rsidRPr="002C0709">
        <w:rPr>
          <w:sz w:val="22"/>
          <w:szCs w:val="22"/>
        </w:rPr>
        <w:t>terenie robót</w:t>
      </w:r>
      <w:r w:rsidRPr="002C0709">
        <w:rPr>
          <w:sz w:val="22"/>
          <w:szCs w:val="22"/>
        </w:rPr>
        <w:t xml:space="preserve"> wynikający z błędów projektowych nie jest pobytem w ramach nadzoru autorskiego. </w:t>
      </w:r>
    </w:p>
    <w:p w14:paraId="48D8AB43" w14:textId="77777777" w:rsidR="002F65BC" w:rsidRDefault="002F65BC">
      <w:pPr>
        <w:pStyle w:val="Default"/>
        <w:jc w:val="both"/>
      </w:pPr>
    </w:p>
    <w:p w14:paraId="3B2F01D5" w14:textId="77777777" w:rsidR="00BF7982" w:rsidRDefault="00BF7982">
      <w:pPr>
        <w:pStyle w:val="Default"/>
        <w:jc w:val="both"/>
      </w:pPr>
    </w:p>
    <w:p w14:paraId="15660FB7" w14:textId="77777777" w:rsidR="00BF7982" w:rsidRDefault="00BF7982">
      <w:pPr>
        <w:pStyle w:val="Default"/>
        <w:jc w:val="both"/>
      </w:pPr>
    </w:p>
    <w:p w14:paraId="07758FF6" w14:textId="77777777" w:rsidR="002F65BC" w:rsidRDefault="003E4DE8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………………………………………………………………. </w:t>
      </w:r>
    </w:p>
    <w:p w14:paraId="442097D9" w14:textId="77777777" w:rsidR="002F65BC" w:rsidRDefault="003E4DE8">
      <w:pPr>
        <w:jc w:val="right"/>
      </w:pPr>
      <w:r>
        <w:rPr>
          <w:rFonts w:ascii="Arial" w:hAnsi="Arial" w:cs="Arial"/>
          <w:i/>
          <w:iCs/>
          <w:sz w:val="20"/>
          <w:szCs w:val="20"/>
        </w:rPr>
        <w:t>data, podpis i pieczęć Wykonawcy</w:t>
      </w:r>
    </w:p>
    <w:sectPr w:rsidR="002F65BC" w:rsidSect="002C0709">
      <w:pgSz w:w="11906" w:h="16838"/>
      <w:pgMar w:top="709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58CFD" w14:textId="77777777" w:rsidR="003774EE" w:rsidRDefault="003774EE">
      <w:pPr>
        <w:spacing w:after="0" w:line="240" w:lineRule="auto"/>
      </w:pPr>
      <w:r>
        <w:separator/>
      </w:r>
    </w:p>
  </w:endnote>
  <w:endnote w:type="continuationSeparator" w:id="0">
    <w:p w14:paraId="205DAB3D" w14:textId="77777777" w:rsidR="003774EE" w:rsidRDefault="00377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51677" w14:textId="77777777" w:rsidR="003774EE" w:rsidRDefault="003774E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37E9A40" w14:textId="77777777" w:rsidR="003774EE" w:rsidRDefault="00377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35E6E"/>
    <w:multiLevelType w:val="hybridMultilevel"/>
    <w:tmpl w:val="F9DE4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843B7C"/>
    <w:multiLevelType w:val="hybridMultilevel"/>
    <w:tmpl w:val="A3DA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24EA6"/>
    <w:multiLevelType w:val="hybridMultilevel"/>
    <w:tmpl w:val="D3D8A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CA702E"/>
    <w:multiLevelType w:val="hybridMultilevel"/>
    <w:tmpl w:val="FE8602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054377">
    <w:abstractNumId w:val="1"/>
  </w:num>
  <w:num w:numId="2" w16cid:durableId="1824545073">
    <w:abstractNumId w:val="3"/>
  </w:num>
  <w:num w:numId="3" w16cid:durableId="2031878790">
    <w:abstractNumId w:val="2"/>
  </w:num>
  <w:num w:numId="4" w16cid:durableId="145178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BC"/>
    <w:rsid w:val="000434CF"/>
    <w:rsid w:val="00073BAF"/>
    <w:rsid w:val="000C5A75"/>
    <w:rsid w:val="000E3EFE"/>
    <w:rsid w:val="000F3620"/>
    <w:rsid w:val="000F50AF"/>
    <w:rsid w:val="00114C46"/>
    <w:rsid w:val="0019126C"/>
    <w:rsid w:val="001D3121"/>
    <w:rsid w:val="00242FA3"/>
    <w:rsid w:val="002510F1"/>
    <w:rsid w:val="002A7F05"/>
    <w:rsid w:val="002C0709"/>
    <w:rsid w:val="002F65BC"/>
    <w:rsid w:val="003145E1"/>
    <w:rsid w:val="003774EE"/>
    <w:rsid w:val="003776C1"/>
    <w:rsid w:val="00394A84"/>
    <w:rsid w:val="003E4DE8"/>
    <w:rsid w:val="00445442"/>
    <w:rsid w:val="00486E72"/>
    <w:rsid w:val="00501B23"/>
    <w:rsid w:val="0059531D"/>
    <w:rsid w:val="005962AF"/>
    <w:rsid w:val="00613FA2"/>
    <w:rsid w:val="0066092A"/>
    <w:rsid w:val="0070706D"/>
    <w:rsid w:val="007A0815"/>
    <w:rsid w:val="007D0925"/>
    <w:rsid w:val="0080163F"/>
    <w:rsid w:val="0084198D"/>
    <w:rsid w:val="00925A4B"/>
    <w:rsid w:val="009455BE"/>
    <w:rsid w:val="00987F20"/>
    <w:rsid w:val="009B1D32"/>
    <w:rsid w:val="009F3950"/>
    <w:rsid w:val="00A020B2"/>
    <w:rsid w:val="00B14BF7"/>
    <w:rsid w:val="00B76300"/>
    <w:rsid w:val="00BF7982"/>
    <w:rsid w:val="00CB5FF5"/>
    <w:rsid w:val="00D26596"/>
    <w:rsid w:val="00D4579F"/>
    <w:rsid w:val="00D5660D"/>
    <w:rsid w:val="00E20509"/>
    <w:rsid w:val="00E359E2"/>
    <w:rsid w:val="00E722D8"/>
    <w:rsid w:val="00ED6545"/>
    <w:rsid w:val="00F6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E7FD2"/>
  <w15:chartTrackingRefBased/>
  <w15:docId w15:val="{3A76E72C-F1BE-46A7-A5F6-2AA043D03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autoSpaceDN w:val="0"/>
      <w:textAlignment w:val="baseline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359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59E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59E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59E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08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81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Y2E3eHhLZmVPSUlmQmRMOFNvTUx3bE9CcUd3MGZy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s0RuZFVe8XTZekpeK6YCe+nEDDk4hteFok167WYJ2Q8=</DigestValue>
      </Reference>
      <Reference URI="#INFO">
        <DigestMethod Algorithm="http://www.w3.org/2001/04/xmlenc#sha256"/>
        <DigestValue>/jh1evh42aKfl1xE/zA2glbTxc2a11bSUcX9XRXTMVQ=</DigestValue>
      </Reference>
    </SignedInfo>
    <SignatureValue>V856klFS62SZMvcs2jQMqkAGDfu5RSnRM+kCotse/lZ/10ekTlFQd2tsVE2950nMvQfuiW7xwcBqLdPndcp+yQ==</SignatureValue>
    <Object Id="INFO">
      <ArrayOfString xmlns:xsd="http://www.w3.org/2001/XMLSchema" xmlns:xsi="http://www.w3.org/2001/XMLSchema-instance" xmlns="">
        <string>xca7xxKfeOIIfBdL8SoMLwlOBqGw0frC</string>
      </ArrayOfString>
    </Object>
  </Signature>
</WrappedLabelInfo>
</file>

<file path=customXml/itemProps1.xml><?xml version="1.0" encoding="utf-8"?>
<ds:datastoreItem xmlns:ds="http://schemas.openxmlformats.org/officeDocument/2006/customXml" ds:itemID="{0108F4F4-6F83-4DD6-AE49-A7C492111DB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1E08B16-0BEF-4B00-8B8E-37BC1681473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2391</Characters>
  <Application>Microsoft Office Word</Application>
  <DocSecurity>0</DocSecurity>
  <Lines>56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liuuh</dc:creator>
  <cp:keywords/>
  <cp:lastModifiedBy>Brusiło-Słoniowska Jowita</cp:lastModifiedBy>
  <cp:revision>2</cp:revision>
  <cp:lastPrinted>2026-03-02T13:11:00Z</cp:lastPrinted>
  <dcterms:created xsi:type="dcterms:W3CDTF">2026-03-13T07:33:00Z</dcterms:created>
  <dcterms:modified xsi:type="dcterms:W3CDTF">2026-03-13T07:33:00Z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092efae3-14bd-4d2f-8144-e4a8dbfff812</vt:lpwstr>
  </property>
  <property fmtid="{D5CDD505-2E9C-101B-9397-08002B2CF9AE}" pid="3" name="bjSaver">
    <vt:lpwstr>uOSI1wKknqxZogwULSfoS6Rt49DlQRlS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liuuh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a7eb9c64-1502-4d58-aa24-fa21d6cb5481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10.71.68.204</vt:lpwstr>
  </property>
</Properties>
</file>